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7833" w14:textId="77AE87B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91797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091797">
        <w:rPr>
          <w:rFonts w:ascii="Corbel" w:hAnsi="Corbel"/>
          <w:bCs/>
          <w:i/>
        </w:rPr>
        <w:t>UR  nr</w:t>
      </w:r>
      <w:proofErr w:type="gramEnd"/>
      <w:r w:rsidR="00091797">
        <w:rPr>
          <w:rFonts w:ascii="Corbel" w:hAnsi="Corbel"/>
          <w:bCs/>
          <w:i/>
        </w:rPr>
        <w:t xml:space="preserve"> </w:t>
      </w:r>
      <w:r w:rsidR="00C311BE">
        <w:rPr>
          <w:rFonts w:ascii="Corbel" w:hAnsi="Corbel"/>
          <w:bCs/>
          <w:i/>
        </w:rPr>
        <w:t>61</w:t>
      </w:r>
      <w:r w:rsidR="00091797">
        <w:rPr>
          <w:rFonts w:ascii="Corbel" w:hAnsi="Corbel"/>
          <w:bCs/>
          <w:i/>
        </w:rPr>
        <w:t>/2023</w:t>
      </w:r>
    </w:p>
    <w:p w14:paraId="6977EE3E" w14:textId="77777777" w:rsidR="00091797" w:rsidRPr="00E960BB" w:rsidRDefault="0009179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B62EB2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E35072" w14:textId="7E926C53" w:rsidR="0085747A" w:rsidRPr="008F54B7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D215B">
        <w:rPr>
          <w:rFonts w:ascii="Corbel" w:hAnsi="Corbel"/>
          <w:i/>
          <w:smallCaps/>
          <w:sz w:val="24"/>
          <w:szCs w:val="24"/>
        </w:rPr>
        <w:t>202</w:t>
      </w:r>
      <w:r w:rsidR="00C311BE">
        <w:rPr>
          <w:rFonts w:ascii="Corbel" w:hAnsi="Corbel"/>
          <w:i/>
          <w:smallCaps/>
          <w:sz w:val="24"/>
          <w:szCs w:val="24"/>
        </w:rPr>
        <w:t>5</w:t>
      </w:r>
      <w:r w:rsidR="00BD215B">
        <w:rPr>
          <w:rFonts w:ascii="Corbel" w:hAnsi="Corbel"/>
          <w:i/>
          <w:smallCaps/>
          <w:sz w:val="24"/>
          <w:szCs w:val="24"/>
        </w:rPr>
        <w:t>-202</w:t>
      </w:r>
      <w:r w:rsidR="00C311BE">
        <w:rPr>
          <w:rFonts w:ascii="Corbel" w:hAnsi="Corbel"/>
          <w:i/>
          <w:smallCaps/>
          <w:sz w:val="24"/>
          <w:szCs w:val="24"/>
        </w:rPr>
        <w:t>8</w:t>
      </w:r>
    </w:p>
    <w:p w14:paraId="010F5672" w14:textId="54BD29AA" w:rsidR="00445970" w:rsidRPr="00EA4832" w:rsidRDefault="00445970" w:rsidP="00BD087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F54B7">
        <w:rPr>
          <w:rFonts w:ascii="Corbel" w:hAnsi="Corbel"/>
          <w:sz w:val="20"/>
          <w:szCs w:val="20"/>
        </w:rPr>
        <w:t>202</w:t>
      </w:r>
      <w:r w:rsidR="00C311BE">
        <w:rPr>
          <w:rFonts w:ascii="Corbel" w:hAnsi="Corbel"/>
          <w:sz w:val="20"/>
          <w:szCs w:val="20"/>
        </w:rPr>
        <w:t>7</w:t>
      </w:r>
      <w:r w:rsidR="00485D31">
        <w:rPr>
          <w:rFonts w:ascii="Corbel" w:hAnsi="Corbel"/>
          <w:sz w:val="20"/>
          <w:szCs w:val="20"/>
        </w:rPr>
        <w:t>/</w:t>
      </w:r>
      <w:r w:rsidR="008F54B7">
        <w:rPr>
          <w:rFonts w:ascii="Corbel" w:hAnsi="Corbel"/>
          <w:sz w:val="20"/>
          <w:szCs w:val="20"/>
        </w:rPr>
        <w:t>202</w:t>
      </w:r>
      <w:r w:rsidR="00C311BE">
        <w:rPr>
          <w:rFonts w:ascii="Corbel" w:hAnsi="Corbel"/>
          <w:sz w:val="20"/>
          <w:szCs w:val="20"/>
        </w:rPr>
        <w:t>8</w:t>
      </w:r>
    </w:p>
    <w:p w14:paraId="4473F78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EBE50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99C7D76" w14:textId="77777777" w:rsidTr="00C311BE">
        <w:tc>
          <w:tcPr>
            <w:tcW w:w="2694" w:type="dxa"/>
            <w:vAlign w:val="center"/>
          </w:tcPr>
          <w:p w14:paraId="07BD89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5B10B4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14:paraId="652B5D4C" w14:textId="77777777" w:rsidTr="00C311BE">
        <w:tc>
          <w:tcPr>
            <w:tcW w:w="2694" w:type="dxa"/>
            <w:vAlign w:val="center"/>
          </w:tcPr>
          <w:p w14:paraId="0386214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BB7CC74" w14:textId="6B1E149E" w:rsidR="0085747A" w:rsidRPr="009C54AE" w:rsidRDefault="00130D1C" w:rsidP="78C935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8C93550">
              <w:rPr>
                <w:rFonts w:ascii="Corbel" w:hAnsi="Corbel"/>
                <w:b w:val="0"/>
                <w:sz w:val="24"/>
                <w:szCs w:val="24"/>
              </w:rPr>
              <w:t>E/I/GFiR/C-1.10b</w:t>
            </w:r>
          </w:p>
        </w:tc>
      </w:tr>
      <w:tr w:rsidR="00C311BE" w:rsidRPr="009C54AE" w14:paraId="5ECD49E6" w14:textId="77777777" w:rsidTr="00C311BE">
        <w:tc>
          <w:tcPr>
            <w:tcW w:w="2694" w:type="dxa"/>
            <w:vAlign w:val="center"/>
          </w:tcPr>
          <w:p w14:paraId="4BA720AC" w14:textId="77777777" w:rsidR="00C311BE" w:rsidRPr="009C54AE" w:rsidRDefault="00C311BE" w:rsidP="00C311B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59D4E2F" w14:textId="4B531666" w:rsidR="00C311BE" w:rsidRPr="009C54AE" w:rsidRDefault="00C311BE" w:rsidP="00C311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311BE" w:rsidRPr="009C54AE" w14:paraId="20B2DABA" w14:textId="77777777" w:rsidTr="00C311BE">
        <w:tc>
          <w:tcPr>
            <w:tcW w:w="2694" w:type="dxa"/>
            <w:vAlign w:val="center"/>
          </w:tcPr>
          <w:p w14:paraId="0498DAD2" w14:textId="77777777" w:rsidR="00C311BE" w:rsidRPr="009C54AE" w:rsidRDefault="00C311BE" w:rsidP="00C311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70F4ABB" w14:textId="068C0744" w:rsidR="00C311BE" w:rsidRPr="009C54AE" w:rsidRDefault="00C311BE" w:rsidP="00C311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98407FD" w14:textId="77777777" w:rsidTr="00C311BE">
        <w:tc>
          <w:tcPr>
            <w:tcW w:w="2694" w:type="dxa"/>
            <w:vAlign w:val="center"/>
          </w:tcPr>
          <w:p w14:paraId="087DCF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8F9CED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894C804" w14:textId="77777777" w:rsidTr="00C311BE">
        <w:tc>
          <w:tcPr>
            <w:tcW w:w="2694" w:type="dxa"/>
            <w:vAlign w:val="center"/>
          </w:tcPr>
          <w:p w14:paraId="0933513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BFC928" w14:textId="0B3FA992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F54B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B5F7CAB" w14:textId="77777777" w:rsidTr="00C311BE">
        <w:tc>
          <w:tcPr>
            <w:tcW w:w="2694" w:type="dxa"/>
            <w:vAlign w:val="center"/>
          </w:tcPr>
          <w:p w14:paraId="6ECA1C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A29C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67AEA81" w14:textId="77777777" w:rsidTr="00C311BE">
        <w:tc>
          <w:tcPr>
            <w:tcW w:w="2694" w:type="dxa"/>
            <w:vAlign w:val="center"/>
          </w:tcPr>
          <w:p w14:paraId="093E7E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782D9E" w14:textId="0A56103E" w:rsidR="0085747A" w:rsidRPr="009C54AE" w:rsidRDefault="00EB1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E735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7E130B9" w14:textId="77777777" w:rsidTr="00C311BE">
        <w:tc>
          <w:tcPr>
            <w:tcW w:w="2694" w:type="dxa"/>
            <w:vAlign w:val="center"/>
          </w:tcPr>
          <w:p w14:paraId="748324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0D50CA" w14:textId="0CC38FB2" w:rsidR="0085747A" w:rsidRPr="009C54AE" w:rsidRDefault="00DD0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6468F3C4" w14:textId="77777777" w:rsidTr="00C311BE">
        <w:tc>
          <w:tcPr>
            <w:tcW w:w="2694" w:type="dxa"/>
            <w:vAlign w:val="center"/>
          </w:tcPr>
          <w:p w14:paraId="0516EC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86FB7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96AF7E7" w14:textId="77777777" w:rsidTr="00C311BE">
        <w:tc>
          <w:tcPr>
            <w:tcW w:w="2694" w:type="dxa"/>
            <w:vAlign w:val="center"/>
          </w:tcPr>
          <w:p w14:paraId="295C9E9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3DC2E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B7B3504" w14:textId="77777777" w:rsidTr="00C311BE">
        <w:tc>
          <w:tcPr>
            <w:tcW w:w="2694" w:type="dxa"/>
            <w:vAlign w:val="center"/>
          </w:tcPr>
          <w:p w14:paraId="37B526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4833B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85747A" w:rsidRPr="009C54AE" w14:paraId="2A21D0DC" w14:textId="77777777" w:rsidTr="00C311BE">
        <w:tc>
          <w:tcPr>
            <w:tcW w:w="2694" w:type="dxa"/>
            <w:vAlign w:val="center"/>
          </w:tcPr>
          <w:p w14:paraId="50ADB8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85ABEF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Mirosław Sołtysiak</w:t>
            </w:r>
          </w:p>
        </w:tc>
      </w:tr>
    </w:tbl>
    <w:p w14:paraId="6E564403" w14:textId="2458FFA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F54B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1F0F7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A0FBD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269DCD7" w14:textId="77777777" w:rsidTr="00CE73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E03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A982A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98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F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44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70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C8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4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32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D5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CF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E7357" w:rsidRPr="009C54AE" w14:paraId="6CFAE3A4" w14:textId="77777777" w:rsidTr="00CE73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D7F" w14:textId="7516EBCD" w:rsidR="00CE7357" w:rsidRPr="009C54AE" w:rsidRDefault="008F54B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BF5D" w14:textId="5042A397" w:rsidR="00CE7357" w:rsidRPr="009C54AE" w:rsidRDefault="00EB121E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1E89" w14:textId="0EE9AA2D" w:rsidR="00CE7357" w:rsidRPr="009C54AE" w:rsidRDefault="00EB121E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601D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F335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F458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C7BB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4333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570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28B0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FFC069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9573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8261F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6D2648" w14:textId="77777777" w:rsidR="00BD0876" w:rsidRPr="00FD3603" w:rsidRDefault="00BD0876" w:rsidP="00BD087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3603">
        <w:rPr>
          <w:rStyle w:val="normaltextrun"/>
          <w:rFonts w:ascii="Wingdings" w:eastAsia="Wingdings" w:hAnsi="Wingdings" w:cs="Wingdings"/>
        </w:rPr>
        <w:t></w:t>
      </w:r>
      <w:r w:rsidRPr="00FD3603">
        <w:rPr>
          <w:rStyle w:val="normaltextrun"/>
          <w:rFonts w:ascii="Corbel" w:hAnsi="Corbel" w:cs="Segoe UI"/>
        </w:rPr>
        <w:t> </w:t>
      </w:r>
      <w:r w:rsidRPr="00FD3603">
        <w:rPr>
          <w:rFonts w:ascii="Corbel" w:hAnsi="Corbel"/>
        </w:rPr>
        <w:t>zajęcia w formie tradycyjnej (lub zdalnie z wykorzystaniem platformy Ms </w:t>
      </w:r>
      <w:r w:rsidRPr="00FD3603">
        <w:rPr>
          <w:rStyle w:val="spellingerror"/>
          <w:rFonts w:ascii="Corbel" w:hAnsi="Corbel"/>
        </w:rPr>
        <w:t>Teams)</w:t>
      </w:r>
      <w:r w:rsidRPr="00FD3603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D62827B" w14:textId="77777777" w:rsidR="00BD0876" w:rsidRDefault="00BD0876" w:rsidP="00BD0876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11B54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97A767" w14:textId="5688D8D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67ECECA" w14:textId="77777777" w:rsidR="00185DB1" w:rsidRDefault="00185DB1" w:rsidP="00185DB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19CFDB26" w14:textId="77777777" w:rsidR="00185DB1" w:rsidRDefault="00185DB1" w:rsidP="00185DB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6E03547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9191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F46C41" w14:textId="77777777" w:rsidTr="00745302">
        <w:tc>
          <w:tcPr>
            <w:tcW w:w="9670" w:type="dxa"/>
          </w:tcPr>
          <w:p w14:paraId="5353CD36" w14:textId="77777777" w:rsidR="0085747A" w:rsidRPr="00CE7357" w:rsidRDefault="00CE7357" w:rsidP="00CE7357">
            <w:pPr>
              <w:pStyle w:val="Odpowiedzi"/>
              <w:spacing w:before="100" w:beforeAutospacing="1" w:after="100" w:afterAutospacing="1"/>
              <w:rPr>
                <w:rFonts w:ascii="Corbel" w:hAnsi="Corbel"/>
                <w:smallCaps/>
                <w:color w:val="auto"/>
              </w:rPr>
            </w:pP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Zaliczenie z przedmiotów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Finanse publiczne i rynki finansowe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Mikroekonomia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Podstawy makroekonomii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>, wskazujące na posiadanie podstawowej wiedzy ekonomicznej (problemy, kategorie, prawa), umiejętności interpretacji zjawisk ekonomicznych oraz posiadanie podstawowej wiedzy z zakresu rynków finansowych.</w:t>
            </w:r>
          </w:p>
        </w:tc>
      </w:tr>
    </w:tbl>
    <w:p w14:paraId="4BE9D91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39711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7B53CC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E87C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7ECB51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7F6FB28" w14:textId="77777777" w:rsidTr="00923D7D">
        <w:tc>
          <w:tcPr>
            <w:tcW w:w="851" w:type="dxa"/>
            <w:vAlign w:val="center"/>
          </w:tcPr>
          <w:p w14:paraId="3EEB81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CF3A28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Zapoznanie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s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tudentów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 podstawowymi </w:t>
            </w:r>
            <w:proofErr w:type="gramStart"/>
            <w:r w:rsidRPr="00ED152A">
              <w:rPr>
                <w:rFonts w:ascii="Corbel" w:eastAsia="Corbel" w:hAnsi="Corbel" w:cs="Corbel"/>
                <w:b w:val="0"/>
                <w:sz w:val="24"/>
              </w:rPr>
              <w:t>zagadnieniami  związanymi</w:t>
            </w:r>
            <w:proofErr w:type="gramEnd"/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z funkcjonowaniem systemu finansów międzynarodowych.</w:t>
            </w:r>
          </w:p>
        </w:tc>
      </w:tr>
      <w:tr w:rsidR="0085747A" w:rsidRPr="009C54AE" w14:paraId="56739EC4" w14:textId="77777777" w:rsidTr="00923D7D">
        <w:tc>
          <w:tcPr>
            <w:tcW w:w="851" w:type="dxa"/>
            <w:vAlign w:val="center"/>
          </w:tcPr>
          <w:p w14:paraId="290DF34B" w14:textId="77777777" w:rsidR="0085747A" w:rsidRPr="009C54AE" w:rsidRDefault="00CE735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3B3BD9" w14:textId="77777777" w:rsidR="0085747A" w:rsidRPr="009C54AE" w:rsidRDefault="00CE7357" w:rsidP="00E80C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Zdobycie przez studentów umiejętności prezentacji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złożonych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związków przyczynowo -skutkowych zachodzących na międzynarodowych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rynkach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 finansowych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.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Zapoznanie studentów z instrumentami finansowymi dostępnymi na międzynarodowych rynkach finansowych i ich zastosowaniu w strategiach inwestycyjnych, zabezpieczających oraz arbitrażu.</w:t>
            </w:r>
          </w:p>
        </w:tc>
      </w:tr>
      <w:tr w:rsidR="0085747A" w:rsidRPr="009C54AE" w14:paraId="03468108" w14:textId="77777777" w:rsidTr="00923D7D">
        <w:tc>
          <w:tcPr>
            <w:tcW w:w="851" w:type="dxa"/>
            <w:vAlign w:val="center"/>
          </w:tcPr>
          <w:p w14:paraId="2C9EA21E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CBE155D" w14:textId="77777777" w:rsidR="0085747A" w:rsidRPr="009C54AE" w:rsidRDefault="00CE7357" w:rsidP="00E80C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inansami międzynarodowymi. Wskazanie roli międzynarodowych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i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regionalnych instytucji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kształtujących finanse międzynarodowe.</w:t>
            </w:r>
          </w:p>
        </w:tc>
      </w:tr>
      <w:tr w:rsidR="00CE7357" w:rsidRPr="009C54AE" w14:paraId="25DC145B" w14:textId="77777777" w:rsidTr="00923D7D">
        <w:tc>
          <w:tcPr>
            <w:tcW w:w="851" w:type="dxa"/>
            <w:vAlign w:val="center"/>
          </w:tcPr>
          <w:p w14:paraId="42D0C721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E7411CF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14:paraId="0705BE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7B4C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360E4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5F13720" w14:textId="77777777" w:rsidTr="5E05D67B">
        <w:tc>
          <w:tcPr>
            <w:tcW w:w="1681" w:type="dxa"/>
            <w:vAlign w:val="center"/>
          </w:tcPr>
          <w:p w14:paraId="67CF8A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0D8BE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2BC1E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9FE3316" w14:textId="77777777" w:rsidTr="5E05D67B">
        <w:tc>
          <w:tcPr>
            <w:tcW w:w="1681" w:type="dxa"/>
            <w:vAlign w:val="center"/>
          </w:tcPr>
          <w:p w14:paraId="51DC9885" w14:textId="77777777" w:rsidR="0085747A" w:rsidRPr="009C54AE" w:rsidRDefault="0085747A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6D4149D" w14:textId="77777777" w:rsidR="0085747A" w:rsidRPr="009C54AE" w:rsidRDefault="00F84446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znajomość </w:t>
            </w:r>
            <w:r w:rsidRPr="00F84446">
              <w:rPr>
                <w:rFonts w:ascii="Corbel" w:hAnsi="Corbel"/>
                <w:b w:val="0"/>
                <w:smallCaps w:val="0"/>
                <w:szCs w:val="24"/>
              </w:rPr>
              <w:t>podstawowych pojęć oraz zjawisk z zakresu finansów międzynarodowych.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międzynarodowe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rynki finansowe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(rodzaje, funkcje, segmenty, mechanizmy, instytucje).</w:t>
            </w:r>
          </w:p>
        </w:tc>
        <w:tc>
          <w:tcPr>
            <w:tcW w:w="1865" w:type="dxa"/>
            <w:vAlign w:val="center"/>
          </w:tcPr>
          <w:p w14:paraId="61278CE5" w14:textId="77777777" w:rsidR="0085747A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K_W01</w:t>
            </w:r>
          </w:p>
          <w:p w14:paraId="4555206E" w14:textId="77777777" w:rsidR="009F654F" w:rsidRPr="00576544" w:rsidRDefault="009F654F" w:rsidP="009F654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K_W03</w:t>
            </w:r>
          </w:p>
          <w:p w14:paraId="6DCA03BC" w14:textId="77777777" w:rsidR="00576544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K_W07</w:t>
            </w:r>
          </w:p>
        </w:tc>
      </w:tr>
      <w:tr w:rsidR="0085747A" w:rsidRPr="009C54AE" w14:paraId="78C01646" w14:textId="77777777" w:rsidTr="5E05D67B">
        <w:tc>
          <w:tcPr>
            <w:tcW w:w="1681" w:type="dxa"/>
            <w:vAlign w:val="center"/>
          </w:tcPr>
          <w:p w14:paraId="27FAD37F" w14:textId="77777777" w:rsidR="0085747A" w:rsidRPr="009C54AE" w:rsidRDefault="0085747A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C907664" w14:textId="77777777" w:rsidR="0085747A" w:rsidRPr="009C54AE" w:rsidRDefault="00576544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rozumie i potrafi opisać kanały transmisji koniunktury na międzynarodowych rynkach finansowych. Student zna i rozumie funkcje rynku finansowego skali regionalnej i 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>globalnej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1AD091" w14:textId="77777777" w:rsidR="0085747A" w:rsidRPr="00576544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K_W02</w:t>
            </w:r>
          </w:p>
        </w:tc>
      </w:tr>
      <w:tr w:rsidR="00E80C13" w:rsidRPr="009C54AE" w14:paraId="4B06424D" w14:textId="77777777" w:rsidTr="5E05D67B">
        <w:tc>
          <w:tcPr>
            <w:tcW w:w="1681" w:type="dxa"/>
            <w:vAlign w:val="center"/>
          </w:tcPr>
          <w:p w14:paraId="7C238632" w14:textId="77777777" w:rsidR="00E80C13" w:rsidRPr="009C54AE" w:rsidRDefault="00E80C13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79E01549" w14:textId="77777777" w:rsidR="00E80C13" w:rsidRPr="009C54AE" w:rsidRDefault="00576544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potrafi dobierać odpowiednie metody do analizy i prezentacji danych z zakresu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finansów 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międzynarodowych.</w:t>
            </w:r>
          </w:p>
        </w:tc>
        <w:tc>
          <w:tcPr>
            <w:tcW w:w="1865" w:type="dxa"/>
            <w:vAlign w:val="center"/>
          </w:tcPr>
          <w:p w14:paraId="249D8BBB" w14:textId="77777777" w:rsidR="00E80C13" w:rsidRPr="00576544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K_W04</w:t>
            </w:r>
          </w:p>
        </w:tc>
      </w:tr>
      <w:tr w:rsidR="00E80C13" w:rsidRPr="009C54AE" w14:paraId="26705EDF" w14:textId="77777777" w:rsidTr="5E05D67B">
        <w:tc>
          <w:tcPr>
            <w:tcW w:w="1681" w:type="dxa"/>
            <w:vAlign w:val="center"/>
          </w:tcPr>
          <w:p w14:paraId="4A2A54BF" w14:textId="77777777" w:rsidR="00E80C13" w:rsidRPr="009C54AE" w:rsidRDefault="002D15F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5501F5E2" w14:textId="1C6C5345" w:rsidR="00576544" w:rsidRPr="001135D3" w:rsidRDefault="7203A01D" w:rsidP="5E05D6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05D67B">
              <w:rPr>
                <w:rFonts w:ascii="Corbel" w:hAnsi="Corbel"/>
                <w:b w:val="0"/>
                <w:smallCaps w:val="0"/>
              </w:rPr>
              <w:t>Student r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ozpoznaje wzajemne powiązania i zależności między rynkami finansowymi w ujęciu </w:t>
            </w:r>
            <w:r w:rsidR="00961A40" w:rsidRPr="5E05D67B">
              <w:rPr>
                <w:rFonts w:ascii="Corbel" w:hAnsi="Corbel"/>
                <w:b w:val="0"/>
                <w:smallCaps w:val="0"/>
              </w:rPr>
              <w:t>międzynarodowym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 oraz wpływ procesów ekonomicznych na ich funkcjonowanie i rozwój. </w:t>
            </w:r>
            <w:r w:rsidRPr="5E05D67B">
              <w:rPr>
                <w:rFonts w:ascii="Corbel" w:hAnsi="Corbel"/>
                <w:b w:val="0"/>
                <w:smallCaps w:val="0"/>
              </w:rPr>
              <w:t>Student p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rzewiduje makroekonomiczne skutki kryzysu gospodarczego </w:t>
            </w:r>
            <w:proofErr w:type="gramStart"/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dla </w:t>
            </w:r>
            <w:r w:rsidR="77A9AAF6" w:rsidRPr="5E05D67B">
              <w:rPr>
                <w:rFonts w:ascii="Corbel" w:hAnsi="Corbel"/>
                <w:b w:val="0"/>
                <w:smallCaps w:val="0"/>
              </w:rPr>
              <w:t xml:space="preserve"> 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>finansów</w:t>
            </w:r>
            <w:proofErr w:type="gramEnd"/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 międzynarodowych. Przedstawia opinię na temat funkcjonowania międzynarodowych rynków finansowych, </w:t>
            </w:r>
            <w:r w:rsidRPr="5E05D67B">
              <w:rPr>
                <w:rFonts w:ascii="Corbel" w:hAnsi="Corbel"/>
                <w:b w:val="0"/>
                <w:smallCaps w:val="0"/>
              </w:rPr>
              <w:t xml:space="preserve">w tym 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>rynku instrumentów pochodnych.</w:t>
            </w:r>
            <w:r w:rsidR="05071E98" w:rsidRPr="5E05D67B">
              <w:rPr>
                <w:rFonts w:ascii="Corbel" w:hAnsi="Corbel"/>
                <w:b w:val="0"/>
                <w:smallCaps w:val="0"/>
              </w:rPr>
              <w:t xml:space="preserve"> Student posiada umiejętność analizowania rachunków bilansu płatniczego.</w:t>
            </w:r>
          </w:p>
        </w:tc>
        <w:tc>
          <w:tcPr>
            <w:tcW w:w="1865" w:type="dxa"/>
            <w:vAlign w:val="center"/>
          </w:tcPr>
          <w:p w14:paraId="4742B86A" w14:textId="77777777" w:rsidR="00E80C13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K_U01</w:t>
            </w:r>
          </w:p>
          <w:p w14:paraId="65A9A820" w14:textId="77777777" w:rsid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K_U03</w:t>
            </w:r>
          </w:p>
          <w:p w14:paraId="38A3C9DD" w14:textId="77777777" w:rsid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K_U04</w:t>
            </w:r>
          </w:p>
          <w:p w14:paraId="7E83EEE2" w14:textId="77777777" w:rsidR="00576544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</w:p>
        </w:tc>
      </w:tr>
      <w:tr w:rsidR="00E80C13" w:rsidRPr="009C54AE" w14:paraId="6C9A2305" w14:textId="77777777" w:rsidTr="5E05D67B">
        <w:tc>
          <w:tcPr>
            <w:tcW w:w="1681" w:type="dxa"/>
            <w:vAlign w:val="center"/>
          </w:tcPr>
          <w:p w14:paraId="3FF453C6" w14:textId="77777777" w:rsidR="00E80C13" w:rsidRPr="009C54AE" w:rsidRDefault="002D15F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</w:tcPr>
          <w:p w14:paraId="1B3EA6B4" w14:textId="77777777" w:rsidR="00E80C13" w:rsidRPr="002D15F2" w:rsidRDefault="002D15F2" w:rsidP="002D15F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15F2">
              <w:rPr>
                <w:rFonts w:ascii="Corbel" w:hAnsi="Corbel"/>
                <w:color w:val="000000"/>
                <w:sz w:val="24"/>
                <w:szCs w:val="24"/>
              </w:rPr>
              <w:t xml:space="preserve">Student potrafi przedstawić rozwój międzynarodowego systemu walutowego. </w:t>
            </w:r>
            <w:r w:rsidR="00F84446" w:rsidRPr="002D15F2">
              <w:rPr>
                <w:rFonts w:ascii="Corbel" w:hAnsi="Corbel"/>
                <w:color w:val="000000"/>
                <w:sz w:val="24"/>
                <w:szCs w:val="24"/>
              </w:rPr>
              <w:t>Student potrafi wskazać szanse i zagrożenia płynące z integracji rynków finansowych.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Student z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na zasady konstrukcji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strategii zabezpieczających,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spekulac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yjnych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oraz arbitrażowych 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wykorzystujących instrumenty pochodne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 dostępne na międzynarodowych rynkach finansowych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1135D3" w:rsidRPr="001135D3">
              <w:rPr>
                <w:rFonts w:ascii="Corbel" w:hAnsi="Corbel"/>
                <w:b/>
                <w:smallCaps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4D8DFDB7" w14:textId="77777777" w:rsid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K_U05</w:t>
            </w:r>
          </w:p>
          <w:p w14:paraId="5B4B2368" w14:textId="77777777" w:rsidR="00E80C13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K_U06</w:t>
            </w:r>
          </w:p>
        </w:tc>
      </w:tr>
      <w:tr w:rsidR="00E80C13" w:rsidRPr="009C54AE" w14:paraId="797F2172" w14:textId="77777777" w:rsidTr="5E05D67B">
        <w:tc>
          <w:tcPr>
            <w:tcW w:w="1681" w:type="dxa"/>
            <w:vAlign w:val="center"/>
          </w:tcPr>
          <w:p w14:paraId="703E79A3" w14:textId="77777777" w:rsidR="00E80C13" w:rsidRDefault="002D15F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4" w:type="dxa"/>
          </w:tcPr>
          <w:p w14:paraId="27CD681D" w14:textId="4298FE3C" w:rsidR="00E80C13" w:rsidRPr="001135D3" w:rsidRDefault="7203A01D" w:rsidP="5E05D6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05D67B">
              <w:rPr>
                <w:rFonts w:ascii="Corbel" w:hAnsi="Corbel"/>
                <w:b w:val="0"/>
                <w:smallCaps w:val="0"/>
              </w:rPr>
              <w:t xml:space="preserve">Student posiada świadomość znaczenia funkcjonowania  </w:t>
            </w:r>
            <w:r w:rsidR="1AD3ECBB" w:rsidRPr="5E05D67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E05D67B">
              <w:rPr>
                <w:rFonts w:ascii="Corbel" w:hAnsi="Corbel"/>
                <w:b w:val="0"/>
                <w:smallCaps w:val="0"/>
              </w:rPr>
              <w:t>rynków finansowych, procesu ich integracji oraz znaczenia równowagi bilansu płatniczego w kontekście międzynarodowego systemu finansowego. Student potrafi krytycznie oceniać wydarzenia z zakresu finansów międzynarodowych w oparciu o posiadaną wiedzę.</w:t>
            </w:r>
          </w:p>
        </w:tc>
        <w:tc>
          <w:tcPr>
            <w:tcW w:w="1865" w:type="dxa"/>
            <w:vAlign w:val="center"/>
          </w:tcPr>
          <w:p w14:paraId="0E1FEACB" w14:textId="77777777" w:rsidR="00E80C13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2D15F2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K_K01</w:t>
            </w:r>
          </w:p>
        </w:tc>
      </w:tr>
    </w:tbl>
    <w:p w14:paraId="1D32F8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86F56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F803A32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5454D3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B7AEA4" w14:textId="77777777" w:rsidTr="5E05D67B">
        <w:tc>
          <w:tcPr>
            <w:tcW w:w="9520" w:type="dxa"/>
          </w:tcPr>
          <w:p w14:paraId="1EB0ABB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52893" w:rsidRPr="009C54AE" w14:paraId="530332D2" w14:textId="77777777" w:rsidTr="5E05D67B">
        <w:tc>
          <w:tcPr>
            <w:tcW w:w="9520" w:type="dxa"/>
          </w:tcPr>
          <w:p w14:paraId="73B3C7C1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Wprowadzenie do tematyki finansów międzynarodowych – rodzaje, funkcje, mechanizmy.</w:t>
            </w:r>
          </w:p>
        </w:tc>
      </w:tr>
      <w:tr w:rsidR="00961A40" w:rsidRPr="009C54AE" w14:paraId="6522D6E7" w14:textId="77777777" w:rsidTr="5E05D67B">
        <w:tc>
          <w:tcPr>
            <w:tcW w:w="9520" w:type="dxa"/>
          </w:tcPr>
          <w:p w14:paraId="3CC177EF" w14:textId="77777777" w:rsidR="00961A40" w:rsidRPr="00752893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Historia ewolucji międzynarodowego systemu walutowego oraz główne strefy walutowe, integracja walutowa i finansowa.</w:t>
            </w:r>
          </w:p>
        </w:tc>
      </w:tr>
      <w:tr w:rsidR="00752893" w:rsidRPr="009C54AE" w14:paraId="4CACCFFA" w14:textId="77777777" w:rsidTr="5E05D67B">
        <w:tc>
          <w:tcPr>
            <w:tcW w:w="9520" w:type="dxa"/>
          </w:tcPr>
          <w:p w14:paraId="049B35E9" w14:textId="665C1913" w:rsidR="00752893" w:rsidRPr="00752893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Charakterystyka i powiązanie rynków międzynarodowych – kapitałowego,</w:t>
            </w:r>
            <w:r w:rsidR="3400342D" w:rsidRPr="5E05D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5E05D67B">
              <w:rPr>
                <w:rFonts w:ascii="Corbel" w:hAnsi="Corbel"/>
                <w:sz w:val="24"/>
                <w:szCs w:val="24"/>
              </w:rPr>
              <w:t xml:space="preserve">walutowego, </w:t>
            </w:r>
          </w:p>
          <w:p w14:paraId="516FE4E4" w14:textId="77777777" w:rsidR="00752893" w:rsidRPr="00ED152A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pieniężnego.</w:t>
            </w:r>
          </w:p>
        </w:tc>
      </w:tr>
      <w:tr w:rsidR="00961A40" w:rsidRPr="009C54AE" w14:paraId="792FB76A" w14:textId="77777777" w:rsidTr="5E05D67B">
        <w:tc>
          <w:tcPr>
            <w:tcW w:w="9520" w:type="dxa"/>
          </w:tcPr>
          <w:p w14:paraId="1CB378CC" w14:textId="77777777" w:rsidR="00961A40" w:rsidRPr="00752893" w:rsidRDefault="00961A40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 xml:space="preserve">Rynek pochodnych instrumentów finansowych (derywatów) – podział, charakterystyka </w:t>
            </w:r>
          </w:p>
          <w:p w14:paraId="2C2DEED2" w14:textId="77777777" w:rsidR="00961A40" w:rsidRPr="00752893" w:rsidRDefault="00961A40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porównawcza.</w:t>
            </w:r>
          </w:p>
        </w:tc>
      </w:tr>
      <w:tr w:rsidR="00752893" w:rsidRPr="009C54AE" w14:paraId="2831EEE6" w14:textId="77777777" w:rsidTr="5E05D67B">
        <w:tc>
          <w:tcPr>
            <w:tcW w:w="9520" w:type="dxa"/>
          </w:tcPr>
          <w:p w14:paraId="369C6880" w14:textId="77777777" w:rsidR="00752893" w:rsidRPr="00752893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Bilans płatniczy i problem zachowania jego równowagi – czynniki kształtujące bilans płatniczy</w:t>
            </w:r>
          </w:p>
          <w:p w14:paraId="2961CE3E" w14:textId="5A4218C7" w:rsidR="00752893" w:rsidRPr="00ED152A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 xml:space="preserve">we współczesnym systemie finansowym.  </w:t>
            </w:r>
          </w:p>
        </w:tc>
      </w:tr>
      <w:tr w:rsidR="00752893" w:rsidRPr="009C54AE" w14:paraId="7F367F9E" w14:textId="77777777" w:rsidTr="5E05D67B">
        <w:tc>
          <w:tcPr>
            <w:tcW w:w="9520" w:type="dxa"/>
          </w:tcPr>
          <w:p w14:paraId="1EA6C73F" w14:textId="77777777" w:rsidR="00752893" w:rsidRPr="00ED152A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Międzynarodowe i regionalne instytucje finansowe – podział, charakterystyka, zadania.</w:t>
            </w:r>
          </w:p>
        </w:tc>
      </w:tr>
      <w:tr w:rsidR="00752893" w:rsidRPr="009C54AE" w14:paraId="48DC683E" w14:textId="77777777" w:rsidTr="5E05D67B">
        <w:tc>
          <w:tcPr>
            <w:tcW w:w="9520" w:type="dxa"/>
          </w:tcPr>
          <w:p w14:paraId="68CAD864" w14:textId="77777777" w:rsidR="00752893" w:rsidRPr="00752893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Zadłużenie międzynarodowe i jego aspekty.</w:t>
            </w:r>
          </w:p>
        </w:tc>
      </w:tr>
    </w:tbl>
    <w:p w14:paraId="4A97EC4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509D96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CBA610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F4DA42" w14:textId="77777777" w:rsidTr="00961A40">
        <w:tc>
          <w:tcPr>
            <w:tcW w:w="9520" w:type="dxa"/>
          </w:tcPr>
          <w:p w14:paraId="2528313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1A40" w:rsidRPr="009C54AE" w14:paraId="51F0ED2C" w14:textId="77777777" w:rsidTr="00961A40">
        <w:tc>
          <w:tcPr>
            <w:tcW w:w="9520" w:type="dxa"/>
          </w:tcPr>
          <w:p w14:paraId="7965D031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Międzynarodowy system finansowy – pojęcie, elementy i powiązania.</w:t>
            </w:r>
          </w:p>
        </w:tc>
      </w:tr>
      <w:tr w:rsidR="00961A40" w:rsidRPr="009C54AE" w14:paraId="5DFCFD1D" w14:textId="77777777" w:rsidTr="00961A40">
        <w:tc>
          <w:tcPr>
            <w:tcW w:w="9520" w:type="dxa"/>
          </w:tcPr>
          <w:p w14:paraId="22C7971D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Efektywności </w:t>
            </w:r>
            <w:r>
              <w:rPr>
                <w:rFonts w:ascii="Corbel" w:eastAsia="Corbel" w:hAnsi="Corbel" w:cs="Corbel"/>
                <w:sz w:val="24"/>
              </w:rPr>
              <w:t xml:space="preserve">bezpośrednich </w:t>
            </w:r>
            <w:r w:rsidRPr="00ED152A">
              <w:rPr>
                <w:rFonts w:ascii="Corbel" w:eastAsia="Corbel" w:hAnsi="Corbel" w:cs="Corbel"/>
                <w:sz w:val="24"/>
              </w:rPr>
              <w:t xml:space="preserve">inwestycji </w:t>
            </w:r>
            <w:r>
              <w:rPr>
                <w:rFonts w:ascii="Corbel" w:eastAsia="Corbel" w:hAnsi="Corbel" w:cs="Corbel"/>
                <w:sz w:val="24"/>
              </w:rPr>
              <w:t xml:space="preserve">zagranicznych </w:t>
            </w:r>
            <w:r w:rsidRPr="00ED152A">
              <w:rPr>
                <w:rFonts w:ascii="Corbel" w:eastAsia="Corbel" w:hAnsi="Corbel" w:cs="Corbel"/>
                <w:sz w:val="24"/>
              </w:rPr>
              <w:t>na rynkach krajowych i zagranicznych- analiza porównawcza.</w:t>
            </w:r>
          </w:p>
        </w:tc>
      </w:tr>
      <w:tr w:rsidR="00961A40" w:rsidRPr="009C54AE" w14:paraId="55542AF9" w14:textId="77777777" w:rsidTr="00961A40">
        <w:tc>
          <w:tcPr>
            <w:tcW w:w="9520" w:type="dxa"/>
          </w:tcPr>
          <w:p w14:paraId="4D87299C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ryzykiem walutowym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Pr="00ED152A">
              <w:rPr>
                <w:rFonts w:ascii="Corbel" w:eastAsia="Corbel" w:hAnsi="Corbel" w:cs="Corbel"/>
                <w:sz w:val="24"/>
              </w:rPr>
              <w:t>– miejsce i rodzaje instrumentów pochodnych.</w:t>
            </w:r>
          </w:p>
        </w:tc>
      </w:tr>
      <w:tr w:rsidR="00961A40" w:rsidRPr="009C54AE" w14:paraId="69F74B00" w14:textId="77777777" w:rsidTr="00961A40">
        <w:tc>
          <w:tcPr>
            <w:tcW w:w="9520" w:type="dxa"/>
          </w:tcPr>
          <w:p w14:paraId="1901827A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Zastosowanie derywatów w formułowaniu strategii zabezpieczających, spekulacyjnych oraz arbitrażu.</w:t>
            </w:r>
          </w:p>
        </w:tc>
      </w:tr>
      <w:tr w:rsidR="00961A40" w:rsidRPr="009C54AE" w14:paraId="12B0751B" w14:textId="77777777" w:rsidTr="00961A40">
        <w:tc>
          <w:tcPr>
            <w:tcW w:w="9520" w:type="dxa"/>
          </w:tcPr>
          <w:p w14:paraId="4F05202E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Forex – charakterystyka, instrumenty finansowe, ryzyko.</w:t>
            </w:r>
          </w:p>
        </w:tc>
      </w:tr>
    </w:tbl>
    <w:p w14:paraId="168951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1A63A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6E8962" w14:textId="77777777" w:rsidR="00961A40" w:rsidRDefault="00961A40" w:rsidP="00961A40">
      <w:pPr>
        <w:spacing w:after="5" w:line="268" w:lineRule="auto"/>
        <w:ind w:left="-5" w:hanging="10"/>
        <w:rPr>
          <w:rFonts w:ascii="Corbel" w:eastAsia="Corbel" w:hAnsi="Corbel" w:cs="Corbel"/>
          <w:i/>
          <w:sz w:val="24"/>
        </w:rPr>
      </w:pPr>
    </w:p>
    <w:p w14:paraId="739974E0" w14:textId="77777777" w:rsidR="00961A40" w:rsidRPr="008F7132" w:rsidRDefault="00961A40" w:rsidP="00961A40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6125B460" w14:textId="77777777" w:rsidR="00E960BB" w:rsidRPr="00961A40" w:rsidRDefault="00961A40" w:rsidP="00961A40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Ćwiczenia obejmują dyskusję moderowaną, analizę i interpretację danych źródłowych (statystycznych i finansowych), rozwiązywanie zadań, analizę stud</w:t>
      </w:r>
      <w:r>
        <w:rPr>
          <w:rFonts w:ascii="Corbel" w:hAnsi="Corbel"/>
          <w:color w:val="000000"/>
          <w:sz w:val="24"/>
          <w:szCs w:val="24"/>
        </w:rPr>
        <w:t>ium przypadku, pracę zespołową</w:t>
      </w:r>
      <w:r w:rsidRPr="008F7132">
        <w:rPr>
          <w:rFonts w:ascii="Corbel" w:hAnsi="Corbel"/>
          <w:color w:val="000000"/>
          <w:sz w:val="24"/>
          <w:szCs w:val="24"/>
        </w:rPr>
        <w:t>.</w:t>
      </w:r>
      <w:r>
        <w:rPr>
          <w:rFonts w:ascii="Corbel" w:hAnsi="Corbel"/>
          <w:color w:val="000000"/>
          <w:sz w:val="24"/>
          <w:szCs w:val="24"/>
        </w:rPr>
        <w:t xml:space="preserve"> M</w:t>
      </w:r>
      <w:r w:rsidRPr="008F7132">
        <w:rPr>
          <w:rFonts w:ascii="Corbel" w:hAnsi="Corbel"/>
          <w:color w:val="000000"/>
          <w:sz w:val="24"/>
          <w:szCs w:val="24"/>
        </w:rPr>
        <w:t>etody kształcenia na odległość</w:t>
      </w:r>
      <w:r>
        <w:rPr>
          <w:rFonts w:ascii="Corbel" w:hAnsi="Corbel"/>
          <w:color w:val="000000"/>
          <w:sz w:val="24"/>
          <w:szCs w:val="24"/>
        </w:rPr>
        <w:t>.</w:t>
      </w:r>
    </w:p>
    <w:p w14:paraId="7E85C29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6A3B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442CE4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F0B2A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021B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91A8A32" w14:textId="77777777" w:rsidTr="47736ACF">
        <w:tc>
          <w:tcPr>
            <w:tcW w:w="1962" w:type="dxa"/>
            <w:vAlign w:val="center"/>
          </w:tcPr>
          <w:p w14:paraId="1DE74E6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B8AED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1983D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E3BF5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E3096E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A40" w:rsidRPr="009C54AE" w14:paraId="14499610" w14:textId="77777777" w:rsidTr="47736ACF">
        <w:tc>
          <w:tcPr>
            <w:tcW w:w="1962" w:type="dxa"/>
            <w:vAlign w:val="center"/>
          </w:tcPr>
          <w:p w14:paraId="5A3444F4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2246259A" w14:textId="15086FC8" w:rsidR="00961A40" w:rsidRPr="00961A40" w:rsidRDefault="7B9D6DE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1BCDF986" w:rsidRPr="47736ACF">
              <w:rPr>
                <w:rFonts w:ascii="Corbel" w:hAnsi="Corbel"/>
                <w:b w:val="0"/>
                <w:smallCaps w:val="0"/>
              </w:rPr>
              <w:t>prezentacja/</w:t>
            </w:r>
            <w:r w:rsidRPr="47736ACF">
              <w:rPr>
                <w:rFonts w:ascii="Corbel" w:hAnsi="Corbel"/>
                <w:b w:val="0"/>
                <w:smallCaps w:val="0"/>
              </w:rPr>
              <w:t>projekt</w:t>
            </w:r>
            <w:r w:rsidR="562BCF4D" w:rsidRPr="47736ACF">
              <w:rPr>
                <w:rFonts w:ascii="Corbel" w:hAnsi="Corbel"/>
                <w:b w:val="0"/>
                <w:smallCaps w:val="0"/>
              </w:rPr>
              <w:t>/</w:t>
            </w:r>
            <w:r w:rsidR="3A425314" w:rsidRPr="47736ACF">
              <w:rPr>
                <w:rFonts w:ascii="Corbel" w:hAnsi="Corbel"/>
                <w:b w:val="0"/>
                <w:smallCaps w:val="0"/>
              </w:rPr>
              <w:t>refer</w:t>
            </w:r>
            <w:r w:rsidR="3A425314" w:rsidRPr="47736ACF">
              <w:rPr>
                <w:rFonts w:ascii="Corbel" w:hAnsi="Corbel"/>
                <w:b w:val="0"/>
                <w:smallCaps w:val="0"/>
                <w:szCs w:val="24"/>
              </w:rPr>
              <w:t>at</w:t>
            </w:r>
            <w:r w:rsidR="1952B585" w:rsidRPr="47736ACF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781D3A11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040A40EF" w14:textId="77777777" w:rsidTr="47736ACF">
        <w:tc>
          <w:tcPr>
            <w:tcW w:w="1962" w:type="dxa"/>
            <w:vAlign w:val="center"/>
          </w:tcPr>
          <w:p w14:paraId="660EAF43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5C669A2B" w14:textId="767E5933" w:rsidR="00961A40" w:rsidRPr="00961A40" w:rsidRDefault="34492036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>K</w:t>
            </w:r>
            <w:r w:rsidR="00085D43" w:rsidRPr="47736ACF">
              <w:rPr>
                <w:rFonts w:ascii="Corbel" w:hAnsi="Corbel"/>
                <w:b w:val="0"/>
                <w:smallCaps w:val="0"/>
              </w:rPr>
              <w:t>olokwium</w:t>
            </w:r>
            <w:r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73554FC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61A40" w:rsidRPr="009C54AE" w14:paraId="0C6A93DF" w14:textId="77777777" w:rsidTr="47736ACF">
        <w:tc>
          <w:tcPr>
            <w:tcW w:w="1962" w:type="dxa"/>
            <w:vAlign w:val="center"/>
          </w:tcPr>
          <w:p w14:paraId="1869CE31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  <w:vAlign w:val="center"/>
          </w:tcPr>
          <w:p w14:paraId="2E17FE93" w14:textId="4490F6BB" w:rsidR="00961A40" w:rsidRPr="00961A40" w:rsidRDefault="796B4561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>P</w:t>
            </w:r>
            <w:r w:rsidR="13B2616B" w:rsidRPr="47736ACF">
              <w:rPr>
                <w:rFonts w:ascii="Corbel" w:hAnsi="Corbel"/>
                <w:b w:val="0"/>
                <w:smallCaps w:val="0"/>
              </w:rPr>
              <w:t>rezentacja/projekt/referat</w:t>
            </w:r>
            <w:r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98E1FE5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61A40" w:rsidRPr="009C54AE" w14:paraId="2DCBF464" w14:textId="77777777" w:rsidTr="47736ACF">
        <w:tc>
          <w:tcPr>
            <w:tcW w:w="1962" w:type="dxa"/>
            <w:vAlign w:val="center"/>
          </w:tcPr>
          <w:p w14:paraId="6FB79944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41" w:type="dxa"/>
            <w:vAlign w:val="center"/>
          </w:tcPr>
          <w:p w14:paraId="717FBBF0" w14:textId="1B63A56C" w:rsidR="00961A40" w:rsidRPr="00961A40" w:rsidRDefault="7B9D6DE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43D9DFAC" w:rsidRPr="47736ACF">
              <w:rPr>
                <w:rFonts w:ascii="Corbel" w:hAnsi="Corbel"/>
                <w:b w:val="0"/>
                <w:smallCaps w:val="0"/>
              </w:rPr>
              <w:t>prezentacja/projekt/referat</w:t>
            </w:r>
            <w:r w:rsidR="6163F7A3"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4C59D84E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6947648A" w14:textId="77777777" w:rsidTr="47736ACF">
        <w:tc>
          <w:tcPr>
            <w:tcW w:w="1962" w:type="dxa"/>
            <w:vAlign w:val="center"/>
          </w:tcPr>
          <w:p w14:paraId="046B61D2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  <w:vAlign w:val="center"/>
          </w:tcPr>
          <w:p w14:paraId="26945F53" w14:textId="3FB0258A" w:rsidR="00961A40" w:rsidRPr="00961A40" w:rsidRDefault="7B9D6DE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4D003E1D" w:rsidRPr="47736ACF">
              <w:rPr>
                <w:rFonts w:ascii="Corbel" w:hAnsi="Corbel"/>
                <w:b w:val="0"/>
                <w:smallCaps w:val="0"/>
              </w:rPr>
              <w:t>prezentacja/projekt/referat</w:t>
            </w:r>
            <w:r w:rsidR="5D25A073"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2519C92C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0F10CFE0" w14:textId="77777777" w:rsidTr="47736ACF">
        <w:tc>
          <w:tcPr>
            <w:tcW w:w="1962" w:type="dxa"/>
            <w:vAlign w:val="center"/>
          </w:tcPr>
          <w:p w14:paraId="72E8EDE0" w14:textId="77777777" w:rsidR="00961A40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  <w:vAlign w:val="center"/>
          </w:tcPr>
          <w:p w14:paraId="6CFAB238" w14:textId="15D81688" w:rsidR="00961A40" w:rsidRPr="00961A40" w:rsidRDefault="2A07858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>K</w:t>
            </w:r>
            <w:r w:rsidR="00085D43" w:rsidRPr="47736ACF">
              <w:rPr>
                <w:rFonts w:ascii="Corbel" w:hAnsi="Corbel"/>
                <w:b w:val="0"/>
                <w:smallCaps w:val="0"/>
              </w:rPr>
              <w:t>olokwium</w:t>
            </w:r>
            <w:r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893F452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13036EF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C3A74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DF4600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DC0C3" w14:textId="77777777" w:rsidTr="5E05D67B">
        <w:tc>
          <w:tcPr>
            <w:tcW w:w="9670" w:type="dxa"/>
          </w:tcPr>
          <w:p w14:paraId="5A012F75" w14:textId="11132796" w:rsidR="0085747A" w:rsidRPr="009C54AE" w:rsidRDefault="7184F1C3" w:rsidP="5E05D67B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Na ocenę z </w:t>
            </w:r>
            <w:r w:rsidR="32E8C1E4"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Ćwiczeń </w:t>
            </w: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składa się suma punktów uzyskanych z:</w:t>
            </w:r>
          </w:p>
          <w:p w14:paraId="35690C90" w14:textId="6CB35D30" w:rsidR="0085747A" w:rsidRPr="009C54AE" w:rsidRDefault="7184F1C3" w:rsidP="5E05D6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3BAFFFE2" w14:textId="453D17C7" w:rsidR="0085747A" w:rsidRPr="009C54AE" w:rsidRDefault="7184F1C3" w:rsidP="5E05D6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poprawnie zrealizowanych wybranych przez prowadzącego ćwiczenia zagadnień do opracowania w grupach, w formie prezentacji </w:t>
            </w:r>
            <w:r w:rsidR="69720EFA"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lub </w:t>
            </w:r>
            <w:r w:rsidR="5350315C"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referatu, projektu zaliczeniowego </w:t>
            </w: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(max 4 pkt), przedstawianych na zajęciach lub przesyłanych prowadzącemu,</w:t>
            </w:r>
          </w:p>
          <w:p w14:paraId="24B3B678" w14:textId="77D1EE4D" w:rsidR="0085747A" w:rsidRPr="009C54AE" w:rsidRDefault="7184F1C3" w:rsidP="5E05D6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6D052925" w14:textId="6FEBD443" w:rsidR="0085747A" w:rsidRPr="009C54AE" w:rsidRDefault="7184F1C3" w:rsidP="5E05D67B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493DD0D5" w14:textId="5CB7F214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2A933E0E" w14:textId="3AE7AFA6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50% +0,5 </w:t>
            </w:r>
            <w:proofErr w:type="gramStart"/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pkt  do</w:t>
            </w:r>
            <w:proofErr w:type="gramEnd"/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69% - ocena 3,0</w:t>
            </w:r>
          </w:p>
          <w:p w14:paraId="58BA25D8" w14:textId="1C4E1F3F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070AB620" w14:textId="6C780FE5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1F43718A" w14:textId="2A10DFC5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7D78FAAC" w14:textId="26FAE3CE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  <w:p w14:paraId="63159ABA" w14:textId="1973A6BE" w:rsidR="0085747A" w:rsidRPr="009C54AE" w:rsidRDefault="100200A4" w:rsidP="5E05D6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Zaliczenie </w:t>
            </w:r>
            <w:r w:rsidR="672AA207"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ykładu odbywa się na podstawie oceny z ćwiczeń, uwzględniającą treści z wykładu.</w:t>
            </w:r>
          </w:p>
        </w:tc>
      </w:tr>
    </w:tbl>
    <w:p w14:paraId="2C38E7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278A2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EBE6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7"/>
        <w:gridCol w:w="4603"/>
      </w:tblGrid>
      <w:tr w:rsidR="0085747A" w:rsidRPr="009C54AE" w14:paraId="3A650185" w14:textId="77777777" w:rsidTr="5E05D67B">
        <w:tc>
          <w:tcPr>
            <w:tcW w:w="4962" w:type="dxa"/>
            <w:vAlign w:val="center"/>
          </w:tcPr>
          <w:p w14:paraId="0DF4429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EAB3D8B" w14:textId="1B39C1A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5D4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A3D638" w14:textId="77777777" w:rsidTr="5E05D67B">
        <w:tc>
          <w:tcPr>
            <w:tcW w:w="4962" w:type="dxa"/>
          </w:tcPr>
          <w:p w14:paraId="4FF82741" w14:textId="1CA955A1" w:rsidR="0085747A" w:rsidRPr="009C54AE" w:rsidRDefault="00C61DC5" w:rsidP="000917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E06BD94" w14:textId="30F59157" w:rsidR="0085747A" w:rsidRPr="009C54AE" w:rsidRDefault="00EB121E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40987DC1" w14:textId="77777777" w:rsidTr="5E05D67B">
        <w:tc>
          <w:tcPr>
            <w:tcW w:w="4962" w:type="dxa"/>
          </w:tcPr>
          <w:p w14:paraId="1F5DFB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782A8E" w14:textId="7DF9B5D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6405764E" w14:textId="77777777" w:rsidR="00C61DC5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596B7B8" w14:textId="77777777" w:rsidTr="5E05D67B">
        <w:tc>
          <w:tcPr>
            <w:tcW w:w="4962" w:type="dxa"/>
          </w:tcPr>
          <w:p w14:paraId="3C31B1B8" w14:textId="081FEEBE" w:rsidR="00C61DC5" w:rsidRPr="009C54AE" w:rsidRDefault="00C61DC5" w:rsidP="004233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4233ED">
              <w:rPr>
                <w:rFonts w:ascii="Corbel" w:hAnsi="Corbel"/>
                <w:sz w:val="24"/>
                <w:szCs w:val="24"/>
              </w:rPr>
              <w:t xml:space="preserve"> </w:t>
            </w:r>
            <w:r w:rsidR="00DD0FBF">
              <w:rPr>
                <w:rFonts w:ascii="Corbel" w:hAnsi="Corbel"/>
                <w:sz w:val="24"/>
                <w:szCs w:val="24"/>
              </w:rPr>
              <w:t>(przygotowanie do zajęć, przygotowanie projektu/prezentacji</w:t>
            </w:r>
            <w:r w:rsidR="004233ED">
              <w:rPr>
                <w:rFonts w:ascii="Corbel" w:hAnsi="Corbel"/>
                <w:sz w:val="24"/>
                <w:szCs w:val="24"/>
              </w:rPr>
              <w:t>/referatu</w:t>
            </w:r>
            <w:r w:rsidR="00DD0FBF">
              <w:rPr>
                <w:rFonts w:ascii="Corbel" w:hAnsi="Corbel"/>
                <w:sz w:val="24"/>
                <w:szCs w:val="24"/>
              </w:rPr>
              <w:t>, przygotowanie do kolokwium)</w:t>
            </w:r>
          </w:p>
        </w:tc>
        <w:tc>
          <w:tcPr>
            <w:tcW w:w="4677" w:type="dxa"/>
            <w:vAlign w:val="center"/>
          </w:tcPr>
          <w:p w14:paraId="597BA6E0" w14:textId="63B3C350" w:rsidR="00425740" w:rsidRDefault="00EB121E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  <w:p w14:paraId="77BDC0B4" w14:textId="1A2D9B68" w:rsidR="00425740" w:rsidRPr="009C54AE" w:rsidRDefault="00425740" w:rsidP="5E05D6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85747A" w:rsidRPr="009C54AE" w14:paraId="157E9A49" w14:textId="77777777" w:rsidTr="5E05D67B">
        <w:tc>
          <w:tcPr>
            <w:tcW w:w="4962" w:type="dxa"/>
          </w:tcPr>
          <w:p w14:paraId="4212F14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BBEE5B1" w14:textId="77777777" w:rsidR="0085747A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45AD3EE" w14:textId="77777777" w:rsidTr="5E05D67B">
        <w:tc>
          <w:tcPr>
            <w:tcW w:w="4962" w:type="dxa"/>
          </w:tcPr>
          <w:p w14:paraId="34F19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2C96CAC" w14:textId="77777777" w:rsidR="0085747A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813C4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F37D7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00A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F362DE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BB8" w14:textId="77777777" w:rsidTr="00085D43">
        <w:trPr>
          <w:trHeight w:val="397"/>
        </w:trPr>
        <w:tc>
          <w:tcPr>
            <w:tcW w:w="2359" w:type="pct"/>
          </w:tcPr>
          <w:p w14:paraId="7C8C3C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B0299CB" w14:textId="5AF2E866" w:rsidR="0085747A" w:rsidRPr="009C54AE" w:rsidRDefault="008F54B7" w:rsidP="008F54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8E19CFE" w14:textId="77777777" w:rsidTr="00085D43">
        <w:trPr>
          <w:trHeight w:val="397"/>
        </w:trPr>
        <w:tc>
          <w:tcPr>
            <w:tcW w:w="2359" w:type="pct"/>
          </w:tcPr>
          <w:p w14:paraId="387833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65A7FB1" w14:textId="33CA716A" w:rsidR="0085747A" w:rsidRPr="009C54AE" w:rsidRDefault="008F54B7" w:rsidP="008F54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50812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6CC6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98D01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19DB25B0" w14:textId="77777777" w:rsidTr="5E05D67B">
        <w:trPr>
          <w:trHeight w:val="397"/>
        </w:trPr>
        <w:tc>
          <w:tcPr>
            <w:tcW w:w="5000" w:type="pct"/>
          </w:tcPr>
          <w:p w14:paraId="61761977" w14:textId="77777777" w:rsidR="0085747A" w:rsidRPr="004257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0ABBD7EE" w14:textId="1309547F" w:rsidR="00425740" w:rsidRPr="00425740" w:rsidRDefault="00425740" w:rsidP="00BD0876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Najlepszy E., Zarządzanie finansami międzynarodowymi, PWE Warszawa, 2013</w:t>
            </w:r>
          </w:p>
          <w:p w14:paraId="635775F0" w14:textId="2EBB4514" w:rsidR="00425740" w:rsidRPr="00425740" w:rsidRDefault="00425740" w:rsidP="00BD0876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Jakubczyc J., Finanse międzynarodowe, Wydawnictwo: Wolters Kluwer Polska, 2012</w:t>
            </w:r>
          </w:p>
          <w:p w14:paraId="2D546609" w14:textId="3359F527" w:rsidR="00425740" w:rsidRPr="009C54AE" w:rsidRDefault="1C522BA8" w:rsidP="00BD0876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Bernaś </w:t>
            </w:r>
            <w:proofErr w:type="gramStart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B.,</w:t>
            </w:r>
            <w:proofErr w:type="gramEnd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</w:t>
            </w:r>
            <w:r w:rsidR="14E69C6D"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Finanse </w:t>
            </w:r>
            <w:proofErr w:type="gramStart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międzynarodowe ,PWE</w:t>
            </w:r>
            <w:proofErr w:type="gramEnd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Warszawa, 2017</w:t>
            </w:r>
          </w:p>
        </w:tc>
      </w:tr>
      <w:tr w:rsidR="0085747A" w:rsidRPr="009C54AE" w14:paraId="4B12D1A7" w14:textId="77777777" w:rsidTr="5E05D67B">
        <w:trPr>
          <w:trHeight w:val="397"/>
        </w:trPr>
        <w:tc>
          <w:tcPr>
            <w:tcW w:w="5000" w:type="pct"/>
          </w:tcPr>
          <w:p w14:paraId="0741902E" w14:textId="77777777" w:rsidR="0085747A" w:rsidRPr="00425740" w:rsidRDefault="0085747A" w:rsidP="00BD08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7944F3DF" w14:textId="750B879E" w:rsidR="00425740" w:rsidRPr="00BD0876" w:rsidRDefault="00425740" w:rsidP="00BD08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BD0876">
              <w:rPr>
                <w:rFonts w:ascii="Corbel" w:hAnsi="Corbel"/>
                <w:color w:val="000000"/>
                <w:sz w:val="24"/>
                <w:szCs w:val="24"/>
              </w:rPr>
              <w:t xml:space="preserve">Zabielski K., Finanse międzynarodowe, PWN, Warszawa, 2009  </w:t>
            </w:r>
          </w:p>
          <w:p w14:paraId="654CB6EF" w14:textId="0875995F" w:rsidR="00425740" w:rsidRPr="00425740" w:rsidRDefault="00425740" w:rsidP="00BD087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K., Elementy nauki o finansach, PWE, Warszawa, 2007</w:t>
            </w:r>
          </w:p>
        </w:tc>
      </w:tr>
    </w:tbl>
    <w:p w14:paraId="2C01E3E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913F3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338F4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C554B" w14:textId="77777777" w:rsidR="00D7137C" w:rsidRDefault="00D7137C" w:rsidP="00C16ABF">
      <w:pPr>
        <w:spacing w:after="0" w:line="240" w:lineRule="auto"/>
      </w:pPr>
      <w:r>
        <w:separator/>
      </w:r>
    </w:p>
  </w:endnote>
  <w:endnote w:type="continuationSeparator" w:id="0">
    <w:p w14:paraId="497CD979" w14:textId="77777777" w:rsidR="00D7137C" w:rsidRDefault="00D713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4F66C" w14:textId="77777777" w:rsidR="00D7137C" w:rsidRDefault="00D7137C" w:rsidP="00C16ABF">
      <w:pPr>
        <w:spacing w:after="0" w:line="240" w:lineRule="auto"/>
      </w:pPr>
      <w:r>
        <w:separator/>
      </w:r>
    </w:p>
  </w:footnote>
  <w:footnote w:type="continuationSeparator" w:id="0">
    <w:p w14:paraId="0124D543" w14:textId="77777777" w:rsidR="00D7137C" w:rsidRDefault="00D7137C" w:rsidP="00C16ABF">
      <w:pPr>
        <w:spacing w:after="0" w:line="240" w:lineRule="auto"/>
      </w:pPr>
      <w:r>
        <w:continuationSeparator/>
      </w:r>
    </w:p>
  </w:footnote>
  <w:footnote w:id="1">
    <w:p w14:paraId="00C89C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1E3B4A"/>
    <w:multiLevelType w:val="hybridMultilevel"/>
    <w:tmpl w:val="85965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13638"/>
    <w:multiLevelType w:val="hybridMultilevel"/>
    <w:tmpl w:val="712070AE"/>
    <w:lvl w:ilvl="0" w:tplc="5832084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1D45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486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03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41F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E4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6E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4B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D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077A9"/>
    <w:multiLevelType w:val="hybridMultilevel"/>
    <w:tmpl w:val="9D345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E46F7"/>
    <w:multiLevelType w:val="hybridMultilevel"/>
    <w:tmpl w:val="86944C5E"/>
    <w:lvl w:ilvl="0" w:tplc="48C62216">
      <w:start w:val="1"/>
      <w:numFmt w:val="decimal"/>
      <w:lvlText w:val="%1."/>
      <w:lvlJc w:val="left"/>
      <w:pPr>
        <w:ind w:left="720" w:hanging="360"/>
      </w:pPr>
    </w:lvl>
    <w:lvl w:ilvl="1" w:tplc="0DEC9BA4">
      <w:start w:val="1"/>
      <w:numFmt w:val="lowerLetter"/>
      <w:lvlText w:val="%2."/>
      <w:lvlJc w:val="left"/>
      <w:pPr>
        <w:ind w:left="1440" w:hanging="360"/>
      </w:pPr>
    </w:lvl>
    <w:lvl w:ilvl="2" w:tplc="874CD566">
      <w:start w:val="1"/>
      <w:numFmt w:val="lowerRoman"/>
      <w:lvlText w:val="%3."/>
      <w:lvlJc w:val="right"/>
      <w:pPr>
        <w:ind w:left="2160" w:hanging="180"/>
      </w:pPr>
    </w:lvl>
    <w:lvl w:ilvl="3" w:tplc="253027B8">
      <w:start w:val="1"/>
      <w:numFmt w:val="decimal"/>
      <w:lvlText w:val="%4."/>
      <w:lvlJc w:val="left"/>
      <w:pPr>
        <w:ind w:left="2880" w:hanging="360"/>
      </w:pPr>
    </w:lvl>
    <w:lvl w:ilvl="4" w:tplc="15782108">
      <w:start w:val="1"/>
      <w:numFmt w:val="lowerLetter"/>
      <w:lvlText w:val="%5."/>
      <w:lvlJc w:val="left"/>
      <w:pPr>
        <w:ind w:left="3600" w:hanging="360"/>
      </w:pPr>
    </w:lvl>
    <w:lvl w:ilvl="5" w:tplc="A79231FC">
      <w:start w:val="1"/>
      <w:numFmt w:val="lowerRoman"/>
      <w:lvlText w:val="%6."/>
      <w:lvlJc w:val="right"/>
      <w:pPr>
        <w:ind w:left="4320" w:hanging="180"/>
      </w:pPr>
    </w:lvl>
    <w:lvl w:ilvl="6" w:tplc="F064AB4C">
      <w:start w:val="1"/>
      <w:numFmt w:val="decimal"/>
      <w:lvlText w:val="%7."/>
      <w:lvlJc w:val="left"/>
      <w:pPr>
        <w:ind w:left="5040" w:hanging="360"/>
      </w:pPr>
    </w:lvl>
    <w:lvl w:ilvl="7" w:tplc="F0C2E192">
      <w:start w:val="1"/>
      <w:numFmt w:val="lowerLetter"/>
      <w:lvlText w:val="%8."/>
      <w:lvlJc w:val="left"/>
      <w:pPr>
        <w:ind w:left="5760" w:hanging="360"/>
      </w:pPr>
    </w:lvl>
    <w:lvl w:ilvl="8" w:tplc="44304706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006286">
    <w:abstractNumId w:val="2"/>
  </w:num>
  <w:num w:numId="2" w16cid:durableId="886573123">
    <w:abstractNumId w:val="4"/>
  </w:num>
  <w:num w:numId="3" w16cid:durableId="651368676">
    <w:abstractNumId w:val="0"/>
  </w:num>
  <w:num w:numId="4" w16cid:durableId="934896561">
    <w:abstractNumId w:val="3"/>
  </w:num>
  <w:num w:numId="5" w16cid:durableId="88922098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D43"/>
    <w:rsid w:val="0009179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35D3"/>
    <w:rsid w:val="00124BFF"/>
    <w:rsid w:val="0012560E"/>
    <w:rsid w:val="00127108"/>
    <w:rsid w:val="00130D1C"/>
    <w:rsid w:val="00134B13"/>
    <w:rsid w:val="00146BC0"/>
    <w:rsid w:val="00153C41"/>
    <w:rsid w:val="00154381"/>
    <w:rsid w:val="001640A7"/>
    <w:rsid w:val="00164FA7"/>
    <w:rsid w:val="00165467"/>
    <w:rsid w:val="00166A03"/>
    <w:rsid w:val="001718A7"/>
    <w:rsid w:val="001737CF"/>
    <w:rsid w:val="0017512A"/>
    <w:rsid w:val="00176083"/>
    <w:rsid w:val="00185DB1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1108"/>
    <w:rsid w:val="002336F9"/>
    <w:rsid w:val="0024028F"/>
    <w:rsid w:val="00244ABC"/>
    <w:rsid w:val="00281FF2"/>
    <w:rsid w:val="002857DE"/>
    <w:rsid w:val="00291567"/>
    <w:rsid w:val="0029318F"/>
    <w:rsid w:val="002A13BD"/>
    <w:rsid w:val="002A22BF"/>
    <w:rsid w:val="002A2389"/>
    <w:rsid w:val="002A671D"/>
    <w:rsid w:val="002B4D55"/>
    <w:rsid w:val="002B5EA0"/>
    <w:rsid w:val="002B6119"/>
    <w:rsid w:val="002C1F06"/>
    <w:rsid w:val="002D15F2"/>
    <w:rsid w:val="002D3375"/>
    <w:rsid w:val="002D73D4"/>
    <w:rsid w:val="002F02A3"/>
    <w:rsid w:val="002F4ABE"/>
    <w:rsid w:val="003018BA"/>
    <w:rsid w:val="0030395F"/>
    <w:rsid w:val="00305C92"/>
    <w:rsid w:val="003151C5"/>
    <w:rsid w:val="00325BA8"/>
    <w:rsid w:val="003343CF"/>
    <w:rsid w:val="00346FE9"/>
    <w:rsid w:val="0034759A"/>
    <w:rsid w:val="003503F6"/>
    <w:rsid w:val="003530DD"/>
    <w:rsid w:val="00363F78"/>
    <w:rsid w:val="00375972"/>
    <w:rsid w:val="003A0A5B"/>
    <w:rsid w:val="003A1176"/>
    <w:rsid w:val="003C0BAE"/>
    <w:rsid w:val="003D18A9"/>
    <w:rsid w:val="003D4400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3ED"/>
    <w:rsid w:val="0042574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D31"/>
    <w:rsid w:val="00490F7D"/>
    <w:rsid w:val="00491678"/>
    <w:rsid w:val="0049534D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544"/>
    <w:rsid w:val="005768F5"/>
    <w:rsid w:val="0059484D"/>
    <w:rsid w:val="005A0855"/>
    <w:rsid w:val="005A133C"/>
    <w:rsid w:val="005A1D03"/>
    <w:rsid w:val="005A3196"/>
    <w:rsid w:val="005C080F"/>
    <w:rsid w:val="005C55E5"/>
    <w:rsid w:val="005C696A"/>
    <w:rsid w:val="005E6E85"/>
    <w:rsid w:val="005F31D2"/>
    <w:rsid w:val="005F7D2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A5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893"/>
    <w:rsid w:val="00763BF1"/>
    <w:rsid w:val="00766FD4"/>
    <w:rsid w:val="0078168C"/>
    <w:rsid w:val="00783B36"/>
    <w:rsid w:val="00787C2A"/>
    <w:rsid w:val="00790E27"/>
    <w:rsid w:val="007A4022"/>
    <w:rsid w:val="007A6E6E"/>
    <w:rsid w:val="007C3299"/>
    <w:rsid w:val="007C3BCC"/>
    <w:rsid w:val="007C4546"/>
    <w:rsid w:val="007D01F3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4B7"/>
    <w:rsid w:val="008F6E29"/>
    <w:rsid w:val="00907115"/>
    <w:rsid w:val="00916188"/>
    <w:rsid w:val="00923D7D"/>
    <w:rsid w:val="009508DF"/>
    <w:rsid w:val="00950DAC"/>
    <w:rsid w:val="00954A07"/>
    <w:rsid w:val="00961A40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AFA"/>
    <w:rsid w:val="009F3C5C"/>
    <w:rsid w:val="009F4610"/>
    <w:rsid w:val="009F654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BD4"/>
    <w:rsid w:val="00B06142"/>
    <w:rsid w:val="00B135B1"/>
    <w:rsid w:val="00B22AC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0876"/>
    <w:rsid w:val="00BD215B"/>
    <w:rsid w:val="00BD3869"/>
    <w:rsid w:val="00BD66E9"/>
    <w:rsid w:val="00BD6FF4"/>
    <w:rsid w:val="00BE6EAB"/>
    <w:rsid w:val="00BF2C41"/>
    <w:rsid w:val="00C058B4"/>
    <w:rsid w:val="00C05F44"/>
    <w:rsid w:val="00C131B5"/>
    <w:rsid w:val="00C16ABF"/>
    <w:rsid w:val="00C170AE"/>
    <w:rsid w:val="00C26CB7"/>
    <w:rsid w:val="00C311BE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7357"/>
    <w:rsid w:val="00CF2522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137C"/>
    <w:rsid w:val="00D74119"/>
    <w:rsid w:val="00D8075B"/>
    <w:rsid w:val="00D8678B"/>
    <w:rsid w:val="00DA2114"/>
    <w:rsid w:val="00DA6057"/>
    <w:rsid w:val="00DC6D0C"/>
    <w:rsid w:val="00DD0FBF"/>
    <w:rsid w:val="00DE09C0"/>
    <w:rsid w:val="00DE4A14"/>
    <w:rsid w:val="00DE6A9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0C13"/>
    <w:rsid w:val="00E8107D"/>
    <w:rsid w:val="00E960BB"/>
    <w:rsid w:val="00EA2074"/>
    <w:rsid w:val="00EA4832"/>
    <w:rsid w:val="00EA4E9D"/>
    <w:rsid w:val="00EB121E"/>
    <w:rsid w:val="00EC4899"/>
    <w:rsid w:val="00EC5DFB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446"/>
    <w:rsid w:val="00F974DA"/>
    <w:rsid w:val="00FA46E5"/>
    <w:rsid w:val="00FB5117"/>
    <w:rsid w:val="00FB7DBA"/>
    <w:rsid w:val="00FC1C25"/>
    <w:rsid w:val="00FC3F45"/>
    <w:rsid w:val="00FD3603"/>
    <w:rsid w:val="00FD503F"/>
    <w:rsid w:val="00FD7589"/>
    <w:rsid w:val="00FF016A"/>
    <w:rsid w:val="00FF1401"/>
    <w:rsid w:val="00FF5E7D"/>
    <w:rsid w:val="031EF3FE"/>
    <w:rsid w:val="05071E98"/>
    <w:rsid w:val="07068FB4"/>
    <w:rsid w:val="08A26015"/>
    <w:rsid w:val="100200A4"/>
    <w:rsid w:val="13B2616B"/>
    <w:rsid w:val="14E69C6D"/>
    <w:rsid w:val="1952B585"/>
    <w:rsid w:val="1AD3ECBB"/>
    <w:rsid w:val="1BCDF986"/>
    <w:rsid w:val="1C522BA8"/>
    <w:rsid w:val="1DB694A4"/>
    <w:rsid w:val="20EE3566"/>
    <w:rsid w:val="26EAF780"/>
    <w:rsid w:val="29A9423F"/>
    <w:rsid w:val="2A078582"/>
    <w:rsid w:val="32E8C1E4"/>
    <w:rsid w:val="3400342D"/>
    <w:rsid w:val="34492036"/>
    <w:rsid w:val="380A6D4B"/>
    <w:rsid w:val="3A425314"/>
    <w:rsid w:val="3F6D71C2"/>
    <w:rsid w:val="41D8A4EC"/>
    <w:rsid w:val="43D9DFAC"/>
    <w:rsid w:val="47736ACF"/>
    <w:rsid w:val="4D003E1D"/>
    <w:rsid w:val="4FF3F666"/>
    <w:rsid w:val="5350315C"/>
    <w:rsid w:val="53964F4B"/>
    <w:rsid w:val="562BCF4D"/>
    <w:rsid w:val="568DF189"/>
    <w:rsid w:val="5D25A073"/>
    <w:rsid w:val="5D3CB32A"/>
    <w:rsid w:val="5E05D67B"/>
    <w:rsid w:val="6163F7A3"/>
    <w:rsid w:val="672AA207"/>
    <w:rsid w:val="6796309D"/>
    <w:rsid w:val="69720EFA"/>
    <w:rsid w:val="7184F1C3"/>
    <w:rsid w:val="7203A01D"/>
    <w:rsid w:val="77A9AAF6"/>
    <w:rsid w:val="77BE5720"/>
    <w:rsid w:val="78C93550"/>
    <w:rsid w:val="796B4561"/>
    <w:rsid w:val="7B9D6DE2"/>
    <w:rsid w:val="7C18DFE2"/>
    <w:rsid w:val="7D521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FE2B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D0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0876"/>
  </w:style>
  <w:style w:type="character" w:customStyle="1" w:styleId="spellingerror">
    <w:name w:val="spellingerror"/>
    <w:basedOn w:val="Domylnaczcionkaakapitu"/>
    <w:rsid w:val="00BD0876"/>
  </w:style>
  <w:style w:type="character" w:customStyle="1" w:styleId="eop">
    <w:name w:val="eop"/>
    <w:basedOn w:val="Domylnaczcionkaakapitu"/>
    <w:rsid w:val="00BD0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2A0DA-4D2B-46BA-8094-3CED912BCA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4D08B-D599-4578-81DB-8CC571BA5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0FEACE-6B8A-4AB3-9D89-840225AA8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9679C-FDC3-413E-9A8A-BF7FCF04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1257</Words>
  <Characters>7545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36</cp:revision>
  <cp:lastPrinted>2019-02-06T12:12:00Z</cp:lastPrinted>
  <dcterms:created xsi:type="dcterms:W3CDTF">2020-10-23T12:48:00Z</dcterms:created>
  <dcterms:modified xsi:type="dcterms:W3CDTF">2025-06-30T09:15:00Z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